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97" w:rsidRDefault="002D1B97" w:rsidP="007C15CC">
      <w:pPr>
        <w:jc w:val="center"/>
        <w:rPr>
          <w:b/>
          <w:spacing w:val="20"/>
          <w:sz w:val="32"/>
          <w:szCs w:val="32"/>
        </w:rPr>
      </w:pPr>
    </w:p>
    <w:p w:rsidR="002D1B97" w:rsidRPr="003163B3" w:rsidRDefault="002D1B97" w:rsidP="007C15C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2D1B97" w:rsidRDefault="002D1B97" w:rsidP="007C15CC">
      <w:pPr>
        <w:pStyle w:val="Heading2"/>
        <w:keepNext w:val="0"/>
        <w:spacing w:after="120"/>
        <w:rPr>
          <w:rFonts w:ascii="Times New Roman" w:hAnsi="Times New Roman"/>
          <w:b w:val="0"/>
          <w:sz w:val="24"/>
          <w:szCs w:val="24"/>
        </w:rPr>
      </w:pPr>
    </w:p>
    <w:p w:rsidR="002D1B97" w:rsidRPr="00073652" w:rsidRDefault="002D1B97" w:rsidP="007C15C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073652">
        <w:rPr>
          <w:b/>
          <w:bCs/>
          <w:sz w:val="24"/>
          <w:szCs w:val="24"/>
          <w:lang w:eastAsia="en-US"/>
        </w:rPr>
        <w:t>Подписаният</w:t>
      </w:r>
      <w:r w:rsidRPr="00073652">
        <w:rPr>
          <w:sz w:val="24"/>
          <w:szCs w:val="24"/>
        </w:rPr>
        <w:t xml:space="preserve"> </w:t>
      </w:r>
      <w:r w:rsidRPr="00073652">
        <w:rPr>
          <w:b/>
          <w:sz w:val="24"/>
          <w:szCs w:val="24"/>
        </w:rPr>
        <w:t>................................................</w:t>
      </w:r>
      <w:r>
        <w:rPr>
          <w:b/>
          <w:sz w:val="24"/>
          <w:szCs w:val="24"/>
        </w:rPr>
        <w:t>............................................</w:t>
      </w:r>
      <w:r w:rsidRPr="00073652">
        <w:rPr>
          <w:b/>
          <w:sz w:val="24"/>
          <w:szCs w:val="24"/>
        </w:rPr>
        <w:t>.....................</w:t>
      </w:r>
      <w:r w:rsidRPr="003014CE">
        <w:rPr>
          <w:b/>
          <w:sz w:val="24"/>
          <w:szCs w:val="24"/>
          <w:lang w:val="ru-RU"/>
        </w:rPr>
        <w:t>......</w:t>
      </w:r>
      <w:r w:rsidRPr="00073652">
        <w:rPr>
          <w:b/>
          <w:sz w:val="24"/>
          <w:szCs w:val="24"/>
        </w:rPr>
        <w:t>.....</w:t>
      </w:r>
    </w:p>
    <w:p w:rsidR="002D1B97" w:rsidRPr="00073652" w:rsidRDefault="002D1B97" w:rsidP="007C15CC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073652">
        <w:rPr>
          <w:i/>
        </w:rPr>
        <w:t>(трите имена)</w:t>
      </w:r>
    </w:p>
    <w:p w:rsidR="002D1B97" w:rsidRPr="00073652" w:rsidRDefault="002D1B97" w:rsidP="007C15CC">
      <w:pPr>
        <w:pStyle w:val="Heading2"/>
        <w:keepNext w:val="0"/>
        <w:spacing w:before="240"/>
        <w:rPr>
          <w:rFonts w:ascii="Times New Roman" w:hAnsi="Times New Roman"/>
          <w:b w:val="0"/>
          <w:spacing w:val="0"/>
          <w:sz w:val="24"/>
          <w:szCs w:val="24"/>
        </w:rPr>
      </w:pPr>
      <w:bookmarkStart w:id="0" w:name="_Toc315878467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в качеството си на</w:t>
      </w:r>
      <w:r>
        <w:rPr>
          <w:rFonts w:ascii="Times New Roman" w:hAnsi="Times New Roman"/>
          <w:bCs/>
          <w:spacing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0"/>
          <w:sz w:val="24"/>
          <w:szCs w:val="24"/>
        </w:rPr>
        <w:t>...................................................................................................................</w:t>
      </w:r>
      <w:bookmarkEnd w:id="0"/>
    </w:p>
    <w:p w:rsidR="002D1B97" w:rsidRPr="00073652" w:rsidRDefault="002D1B97" w:rsidP="007C15CC">
      <w:pPr>
        <w:jc w:val="center"/>
        <w:rPr>
          <w:i/>
        </w:rPr>
      </w:pPr>
      <w:r w:rsidRPr="00073652">
        <w:rPr>
          <w:i/>
        </w:rPr>
        <w:t>(длъжност)</w:t>
      </w:r>
    </w:p>
    <w:p w:rsidR="002D1B97" w:rsidRPr="00073652" w:rsidRDefault="002D1B97" w:rsidP="007C15CC">
      <w:pPr>
        <w:pStyle w:val="Heading2"/>
        <w:keepNext w:val="0"/>
        <w:spacing w:before="240"/>
        <w:rPr>
          <w:rFonts w:ascii="Times New Roman" w:hAnsi="Times New Roman"/>
          <w:bCs/>
          <w:spacing w:val="0"/>
          <w:sz w:val="24"/>
          <w:szCs w:val="24"/>
          <w:lang w:eastAsia="en-US"/>
        </w:rPr>
      </w:pPr>
      <w:bookmarkStart w:id="1" w:name="_Toc315878468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на участник: .............................................................................................................................</w:t>
      </w:r>
      <w:bookmarkEnd w:id="1"/>
    </w:p>
    <w:p w:rsidR="002D1B97" w:rsidRPr="00073652" w:rsidRDefault="002D1B97" w:rsidP="007C15CC">
      <w:pPr>
        <w:jc w:val="center"/>
        <w:rPr>
          <w:i/>
        </w:rPr>
      </w:pPr>
      <w:r w:rsidRPr="00073652">
        <w:rPr>
          <w:i/>
        </w:rPr>
        <w:t>(наименование на участника)</w:t>
      </w:r>
    </w:p>
    <w:p w:rsidR="002D1B97" w:rsidRDefault="002D1B97" w:rsidP="007C15CC">
      <w:pPr>
        <w:rPr>
          <w:b/>
          <w:sz w:val="24"/>
          <w:szCs w:val="24"/>
        </w:rPr>
      </w:pPr>
    </w:p>
    <w:p w:rsidR="002D1B97" w:rsidRPr="003663FE" w:rsidRDefault="002D1B97" w:rsidP="007C15CC">
      <w:pPr>
        <w:jc w:val="center"/>
        <w:rPr>
          <w:b/>
          <w:spacing w:val="20"/>
          <w:sz w:val="28"/>
          <w:szCs w:val="28"/>
        </w:rPr>
      </w:pPr>
      <w:r w:rsidRPr="003663FE">
        <w:rPr>
          <w:b/>
          <w:spacing w:val="20"/>
          <w:sz w:val="28"/>
          <w:szCs w:val="28"/>
        </w:rPr>
        <w:t>ДЕКЛАРИРАМ,</w:t>
      </w:r>
    </w:p>
    <w:p w:rsidR="002D1B97" w:rsidRDefault="002D1B97" w:rsidP="007C15CC">
      <w:pPr>
        <w:jc w:val="center"/>
        <w:rPr>
          <w:b/>
          <w:sz w:val="24"/>
          <w:szCs w:val="24"/>
          <w:lang w:val="en-US"/>
        </w:rPr>
      </w:pPr>
    </w:p>
    <w:p w:rsidR="002D1B97" w:rsidRPr="003663FE" w:rsidRDefault="002D1B97" w:rsidP="007C15CC">
      <w:pPr>
        <w:jc w:val="center"/>
        <w:rPr>
          <w:sz w:val="24"/>
          <w:szCs w:val="24"/>
          <w:lang w:val="en-US"/>
        </w:rPr>
      </w:pPr>
    </w:p>
    <w:p w:rsidR="002D1B97" w:rsidRPr="00EE3CBB" w:rsidRDefault="002D1B97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условията за участие в процедурата.</w:t>
      </w:r>
    </w:p>
    <w:p w:rsidR="002D1B97" w:rsidRPr="00EE3CBB" w:rsidRDefault="002D1B97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2D1B97" w:rsidRPr="00EE3CBB" w:rsidRDefault="002D1B97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2D1B97" w:rsidRPr="00EE3CBB" w:rsidRDefault="002D1B97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2D1B97" w:rsidRPr="003663FE" w:rsidRDefault="002D1B97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 w:val="26"/>
          <w:szCs w:val="26"/>
        </w:rPr>
      </w:pPr>
      <w:r w:rsidRPr="00EE3CBB">
        <w:rPr>
          <w:bCs/>
          <w:szCs w:val="24"/>
        </w:rPr>
        <w:t>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откритата процедура</w:t>
      </w:r>
      <w:r w:rsidRPr="003663FE">
        <w:rPr>
          <w:bCs/>
          <w:sz w:val="26"/>
          <w:szCs w:val="26"/>
        </w:rPr>
        <w:t>.</w:t>
      </w:r>
    </w:p>
    <w:p w:rsidR="002D1B97" w:rsidRDefault="002D1B97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2D1B97" w:rsidRDefault="002D1B97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2D1B97" w:rsidRDefault="002D1B97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2D1B97" w:rsidRPr="00544058" w:rsidRDefault="002D1B97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2D1B97" w:rsidRPr="003163B3" w:rsidRDefault="002D1B97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i/>
          <w:sz w:val="24"/>
          <w:szCs w:val="24"/>
          <w:lang w:val="ru-RU"/>
        </w:rPr>
      </w:pPr>
    </w:p>
    <w:p w:rsidR="002D1B97" w:rsidRPr="003163B3" w:rsidRDefault="002D1B97" w:rsidP="007C15CC">
      <w:pPr>
        <w:spacing w:line="360" w:lineRule="auto"/>
        <w:ind w:right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печат:......................... </w:t>
      </w: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 w:rsidP="007C15CC">
      <w:pPr>
        <w:ind w:left="5661" w:firstLine="720"/>
        <w:rPr>
          <w:sz w:val="24"/>
          <w:szCs w:val="24"/>
          <w:lang w:val="ru-RU"/>
        </w:rPr>
      </w:pPr>
    </w:p>
    <w:p w:rsidR="002D1B97" w:rsidRDefault="002D1B97"/>
    <w:sectPr w:rsidR="002D1B97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B97" w:rsidRDefault="002D1B97" w:rsidP="009E6620">
      <w:r>
        <w:separator/>
      </w:r>
    </w:p>
  </w:endnote>
  <w:endnote w:type="continuationSeparator" w:id="0">
    <w:p w:rsidR="002D1B97" w:rsidRDefault="002D1B97" w:rsidP="009E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97" w:rsidRPr="004713E3" w:rsidRDefault="002D1B97" w:rsidP="009E6620">
    <w:pPr>
      <w:pStyle w:val="Heading1"/>
      <w:jc w:val="center"/>
      <w:rPr>
        <w:rFonts w:ascii="Times New Roman" w:hAnsi="Times New Roman"/>
        <w:b w:val="0"/>
        <w:sz w:val="20"/>
        <w:szCs w:val="20"/>
      </w:rPr>
    </w:pPr>
    <w:r w:rsidRPr="004713E3">
      <w:rPr>
        <w:rFonts w:ascii="Times New Roman" w:hAnsi="Times New Roman"/>
        <w:b w:val="0"/>
        <w:sz w:val="20"/>
        <w:szCs w:val="20"/>
      </w:rPr>
      <w:t xml:space="preserve"> „Доставка на нова механизация и оборудване за нуждите на депо – Садината, район Кремиковци”</w:t>
    </w:r>
    <w:r>
      <w:rPr>
        <w:rFonts w:ascii="Times New Roman" w:hAnsi="Times New Roman"/>
        <w:b w:val="0"/>
        <w:sz w:val="20"/>
        <w:szCs w:val="20"/>
      </w:rPr>
      <w:t>, съгласно технически спесификации</w:t>
    </w:r>
    <w:r w:rsidRPr="004713E3">
      <w:rPr>
        <w:rFonts w:ascii="Times New Roman" w:hAnsi="Times New Roman"/>
        <w:b w:val="0"/>
        <w:sz w:val="20"/>
        <w:szCs w:val="20"/>
      </w:rPr>
      <w:t>.</w:t>
    </w:r>
  </w:p>
  <w:p w:rsidR="002D1B97" w:rsidRPr="004713E3" w:rsidRDefault="002D1B97" w:rsidP="009E66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B97" w:rsidRDefault="002D1B97" w:rsidP="009E6620">
      <w:r>
        <w:separator/>
      </w:r>
    </w:p>
  </w:footnote>
  <w:footnote w:type="continuationSeparator" w:id="0">
    <w:p w:rsidR="002D1B97" w:rsidRDefault="002D1B97" w:rsidP="009E6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97" w:rsidRPr="007C6AD3" w:rsidRDefault="002D1B97" w:rsidP="007C6AD3">
    <w:pPr>
      <w:pStyle w:val="StyleHeading1TimesNewRoman14ptBefore18pt"/>
      <w:tabs>
        <w:tab w:val="clear" w:pos="1410"/>
      </w:tabs>
      <w:spacing w:before="0"/>
      <w:ind w:left="0" w:firstLine="0"/>
      <w:jc w:val="right"/>
      <w:rPr>
        <w:i/>
        <w:sz w:val="20"/>
        <w:lang w:val="bg-BG"/>
      </w:rPr>
    </w:pPr>
    <w:bookmarkStart w:id="2" w:name="_Toc315878466"/>
    <w:r w:rsidRPr="007C6AD3">
      <w:rPr>
        <w:i/>
        <w:sz w:val="20"/>
        <w:lang w:val="ru-RU"/>
      </w:rPr>
      <w:t>ОБРАЗЕЦ № 5</w:t>
    </w:r>
    <w:bookmarkEnd w:id="2"/>
  </w:p>
  <w:p w:rsidR="002D1B97" w:rsidRDefault="002D1B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1">
    <w:nsid w:val="3FCA6F02"/>
    <w:multiLevelType w:val="hybridMultilevel"/>
    <w:tmpl w:val="0856226E"/>
    <w:lvl w:ilvl="0" w:tplc="FFFFFFFF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5CC"/>
    <w:rsid w:val="00073652"/>
    <w:rsid w:val="00113EE6"/>
    <w:rsid w:val="001E4212"/>
    <w:rsid w:val="001F777D"/>
    <w:rsid w:val="00296704"/>
    <w:rsid w:val="002D1B97"/>
    <w:rsid w:val="003014CE"/>
    <w:rsid w:val="003163B3"/>
    <w:rsid w:val="00351FCE"/>
    <w:rsid w:val="003663FE"/>
    <w:rsid w:val="004403E2"/>
    <w:rsid w:val="004450DC"/>
    <w:rsid w:val="004713E3"/>
    <w:rsid w:val="00480340"/>
    <w:rsid w:val="00544058"/>
    <w:rsid w:val="006D3E9C"/>
    <w:rsid w:val="007069F8"/>
    <w:rsid w:val="00735421"/>
    <w:rsid w:val="007C15CC"/>
    <w:rsid w:val="007C6AD3"/>
    <w:rsid w:val="00955C6C"/>
    <w:rsid w:val="009E6620"/>
    <w:rsid w:val="00A65BCE"/>
    <w:rsid w:val="00AA091D"/>
    <w:rsid w:val="00B22D1D"/>
    <w:rsid w:val="00BA3CB3"/>
    <w:rsid w:val="00BF0072"/>
    <w:rsid w:val="00C628D6"/>
    <w:rsid w:val="00CA363E"/>
    <w:rsid w:val="00DC24A1"/>
    <w:rsid w:val="00DF02BC"/>
    <w:rsid w:val="00E36E66"/>
    <w:rsid w:val="00EB6A31"/>
    <w:rsid w:val="00EE3CBB"/>
    <w:rsid w:val="00EF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5C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15C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15CC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5CC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C15CC"/>
    <w:rPr>
      <w:rFonts w:ascii="Tahoma" w:hAnsi="Tahoma" w:cs="Times New Roman"/>
      <w:b/>
      <w:spacing w:val="20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DA4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7C15CC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C15C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tre4">
    <w:name w:val="titre4"/>
    <w:basedOn w:val="Normal"/>
    <w:uiPriority w:val="99"/>
    <w:rsid w:val="007C15CC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7C15CC"/>
    <w:pPr>
      <w:keepLines w:val="0"/>
      <w:widowControl w:val="0"/>
      <w:tabs>
        <w:tab w:val="left" w:pos="709"/>
        <w:tab w:val="num" w:pos="1410"/>
      </w:tabs>
      <w:spacing w:before="360" w:after="60"/>
      <w:ind w:left="1410" w:hanging="705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7C15CC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9E66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620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E66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620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151</Words>
  <Characters>864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2013-07-11T14:09:00Z</cp:lastPrinted>
  <dcterms:created xsi:type="dcterms:W3CDTF">2013-06-03T10:31:00Z</dcterms:created>
  <dcterms:modified xsi:type="dcterms:W3CDTF">2013-07-11T14:10:00Z</dcterms:modified>
</cp:coreProperties>
</file>